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12D5" w:rsidRDefault="00A312D5">
      <w:pPr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pt;height:711pt">
            <v:imagedata r:id="rId4" o:title=""/>
          </v:shape>
        </w:pict>
      </w:r>
      <w:r>
        <w:br w:type="page"/>
      </w:r>
    </w:p>
    <w:p w:rsidR="00A312D5" w:rsidRPr="009464E5" w:rsidRDefault="00A312D5">
      <w:pPr>
        <w:rPr>
          <w:sz w:val="2"/>
          <w:szCs w:val="2"/>
          <w:lang w:val="ru-RU"/>
        </w:rPr>
      </w:pPr>
      <w:r w:rsidRPr="004A6069">
        <w:rPr>
          <w:noProof/>
          <w:lang w:val="ru-RU" w:eastAsia="ru-RU"/>
        </w:rPr>
        <w:pict>
          <v:shape id="Рисунок 2" o:spid="_x0000_i1026" type="#_x0000_t75" style="width:507.75pt;height:705.75pt;visibility:visible">
            <v:imagedata r:id="rId5" o:title=""/>
          </v:shape>
        </w:pict>
      </w:r>
      <w:r w:rsidRPr="009464E5">
        <w:rPr>
          <w:lang w:val="ru-RU"/>
        </w:rPr>
        <w:br w:type="page"/>
      </w:r>
    </w:p>
    <w:p w:rsidR="00A312D5" w:rsidRDefault="00A312D5">
      <w:pPr>
        <w:rPr>
          <w:sz w:val="2"/>
          <w:szCs w:val="2"/>
        </w:rPr>
      </w:pPr>
      <w:r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A312D5" w:rsidRPr="009E73B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A312D5" w:rsidRPr="009E73B4" w:rsidRDefault="00A312D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A312D5" w:rsidRPr="00BA25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312D5" w:rsidRPr="00BA25B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профессиональной  компетентности в области теоретических основ экологической безопасности экологического аудита и способности к использованию теоретических знаний в практической деятельности.</w:t>
            </w:r>
          </w:p>
        </w:tc>
      </w:tr>
      <w:tr w:rsidR="00A312D5" w:rsidRPr="009E73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A312D5" w:rsidRPr="00BA25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осмысление растущей значимости проблем развития экологического аудита экологической безопасности в реализации экологической стратегии Российской Федерации на основе идей устойчивого развития;</w:t>
            </w:r>
          </w:p>
        </w:tc>
      </w:tr>
      <w:tr w:rsidR="00A312D5" w:rsidRPr="00BA25B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системы теоретико-методологических, нормативно-правовых и прикладных знаний по вопросам экологического аудита экологической безопасности и способов экоаудиторской деятельности для конкретных экологически опасных производств;</w:t>
            </w:r>
          </w:p>
        </w:tc>
      </w:tr>
      <w:tr w:rsidR="00A312D5" w:rsidRPr="00BA25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профессионально-личностных качеств, обеспечивающих конкурентоспособность выпускника на рынке труда.</w:t>
            </w:r>
          </w:p>
        </w:tc>
      </w:tr>
      <w:tr w:rsidR="00A312D5" w:rsidRPr="00BA25BA">
        <w:trPr>
          <w:trHeight w:hRule="exact" w:val="277"/>
        </w:trPr>
        <w:tc>
          <w:tcPr>
            <w:tcW w:w="766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</w:tr>
      <w:tr w:rsidR="00A312D5" w:rsidRPr="00BA25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312D5" w:rsidRPr="009E73B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A312D5" w:rsidRPr="00BA25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312D5" w:rsidRPr="00BA25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</w:t>
            </w:r>
          </w:p>
        </w:tc>
      </w:tr>
      <w:tr w:rsidR="00A312D5" w:rsidRPr="00BA25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Лабораторно-аналитические методы оценки состояния окружающей среды</w:t>
            </w:r>
          </w:p>
        </w:tc>
      </w:tr>
      <w:tr w:rsidR="00A312D5" w:rsidRPr="009E73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Экодиагностика состояния окружающей среды</w:t>
            </w:r>
          </w:p>
        </w:tc>
      </w:tr>
      <w:tr w:rsidR="00A312D5" w:rsidRPr="00BA25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(контрольно-экспертная, организационно-управленческая)</w:t>
            </w:r>
          </w:p>
        </w:tc>
      </w:tr>
      <w:tr w:rsidR="00A312D5" w:rsidRPr="00BA25B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Диагностирование состояния и планирование мероприятий по охране окружающей среды</w:t>
            </w:r>
          </w:p>
        </w:tc>
      </w:tr>
      <w:tr w:rsidR="00A312D5" w:rsidRPr="00BA25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312D5" w:rsidRPr="009E73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управление производственными процессами</w:t>
            </w:r>
          </w:p>
        </w:tc>
      </w:tr>
      <w:tr w:rsidR="00A312D5" w:rsidRPr="00BA25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 хозяйственной деятельности</w:t>
            </w:r>
          </w:p>
        </w:tc>
      </w:tr>
      <w:tr w:rsidR="00A312D5" w:rsidRPr="00BA25B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 природопользования</w:t>
            </w:r>
          </w:p>
        </w:tc>
      </w:tr>
      <w:tr w:rsidR="00A312D5" w:rsidRPr="00BA25BA">
        <w:trPr>
          <w:trHeight w:hRule="exact" w:val="277"/>
        </w:trPr>
        <w:tc>
          <w:tcPr>
            <w:tcW w:w="766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</w:tr>
      <w:tr w:rsidR="00A312D5" w:rsidRPr="00BA25B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312D5" w:rsidRPr="00BA25BA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ПК-7: способностью использовать нормативные документы, регламентирующие организацию производственно- технологических экологических работ и методически грамотно разрабатывать план мероприятий по экологическому аудиту, контролю за соблюдением экологических требований, экологическому управлению производственными процессами</w:t>
            </w:r>
          </w:p>
        </w:tc>
      </w:tr>
      <w:tr w:rsidR="00A312D5" w:rsidRPr="009E73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A312D5" w:rsidRPr="00BA25B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российского законодательства, регламентирующего организацию производственно- технологических экологических работ в области экологического аудита эколгической безопасности</w:t>
            </w:r>
          </w:p>
        </w:tc>
      </w:tr>
      <w:tr w:rsidR="00A312D5" w:rsidRPr="00BA25B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требования российского законодательства, регламентирующего организацию производственно- технологических экологических работ в области экологического аудита эколгической безопасности</w:t>
            </w:r>
          </w:p>
        </w:tc>
      </w:tr>
      <w:tr w:rsidR="00A312D5" w:rsidRPr="00BA25B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требования российского законодательства, регламентирующего организацию производственно-технологических экологических работ в облсти экологического аудита эколгической безопасности</w:t>
            </w:r>
          </w:p>
        </w:tc>
      </w:tr>
      <w:tr w:rsidR="00A312D5" w:rsidRPr="009E73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A312D5" w:rsidRPr="00BA25B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 грамотно разрабатывать план мероприятий по экологическому аудиту экологической безопасности, контролю за соблюдением экологических требований</w:t>
            </w:r>
          </w:p>
        </w:tc>
      </w:tr>
      <w:tr w:rsidR="00A312D5" w:rsidRPr="00BA25B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общий план мероприятий по экологическому аудиту экологической безопасности, контролю за соблюдением экологических требований</w:t>
            </w:r>
          </w:p>
        </w:tc>
      </w:tr>
      <w:tr w:rsidR="00A312D5" w:rsidRPr="00BA25B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пимерный план отдельных мероприятий по экологическому аудиту экологической безопасности, контролю за соблюдением экологических требований</w:t>
            </w:r>
          </w:p>
        </w:tc>
      </w:tr>
      <w:tr w:rsidR="00A312D5" w:rsidRPr="009E73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A312D5" w:rsidRPr="00BA25B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нормативными и методическими навыками в области  экологического аудита экологической безопасности, контроля за соблюдением экологических требований, экологическому управлению производственными процессами</w:t>
            </w:r>
          </w:p>
        </w:tc>
      </w:tr>
      <w:tr w:rsidR="00A312D5" w:rsidRPr="00BA25B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нормативными и методическими навыками в области  экологического аудита экологической безопасности, контроля за соблюдением экологических требований, экологическому управлению производственными процессами</w:t>
            </w:r>
          </w:p>
        </w:tc>
      </w:tr>
      <w:tr w:rsidR="00A312D5" w:rsidRPr="00BA25B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владеть навыками в области  экологического аудита экологической безопасности, контроля за соблюдением экологических требований</w:t>
            </w:r>
          </w:p>
        </w:tc>
      </w:tr>
    </w:tbl>
    <w:p w:rsidR="00A312D5" w:rsidRPr="009464E5" w:rsidRDefault="00A312D5">
      <w:pPr>
        <w:rPr>
          <w:sz w:val="2"/>
          <w:szCs w:val="2"/>
          <w:lang w:val="ru-RU"/>
        </w:rPr>
      </w:pPr>
      <w:r w:rsidRPr="009464E5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6"/>
        <w:gridCol w:w="206"/>
        <w:gridCol w:w="3237"/>
        <w:gridCol w:w="958"/>
        <w:gridCol w:w="692"/>
        <w:gridCol w:w="1110"/>
        <w:gridCol w:w="1244"/>
        <w:gridCol w:w="677"/>
        <w:gridCol w:w="402"/>
        <w:gridCol w:w="968"/>
      </w:tblGrid>
      <w:tr w:rsidR="00A312D5" w:rsidRPr="009E73B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A312D5" w:rsidRPr="009E73B4" w:rsidRDefault="00A312D5"/>
        </w:tc>
        <w:tc>
          <w:tcPr>
            <w:tcW w:w="710" w:type="dxa"/>
          </w:tcPr>
          <w:p w:rsidR="00A312D5" w:rsidRPr="009E73B4" w:rsidRDefault="00A312D5"/>
        </w:tc>
        <w:tc>
          <w:tcPr>
            <w:tcW w:w="1135" w:type="dxa"/>
          </w:tcPr>
          <w:p w:rsidR="00A312D5" w:rsidRPr="009E73B4" w:rsidRDefault="00A312D5"/>
        </w:tc>
        <w:tc>
          <w:tcPr>
            <w:tcW w:w="1277" w:type="dxa"/>
          </w:tcPr>
          <w:p w:rsidR="00A312D5" w:rsidRPr="009E73B4" w:rsidRDefault="00A312D5"/>
        </w:tc>
        <w:tc>
          <w:tcPr>
            <w:tcW w:w="710" w:type="dxa"/>
          </w:tcPr>
          <w:p w:rsidR="00A312D5" w:rsidRPr="009E73B4" w:rsidRDefault="00A312D5"/>
        </w:tc>
        <w:tc>
          <w:tcPr>
            <w:tcW w:w="426" w:type="dxa"/>
          </w:tcPr>
          <w:p w:rsidR="00A312D5" w:rsidRPr="009E73B4" w:rsidRDefault="00A312D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312D5" w:rsidRPr="00BA25BA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312D5" w:rsidRPr="009E73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A312D5" w:rsidRPr="00BA25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требования российского законодательства в области экологического аудита экологической безопасности;</w:t>
            </w:r>
          </w:p>
        </w:tc>
      </w:tr>
      <w:tr w:rsidR="00A312D5" w:rsidRPr="00BA25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научно-теоретические положения концепции экологической безопасности;</w:t>
            </w:r>
          </w:p>
        </w:tc>
      </w:tr>
      <w:tr w:rsidR="00A312D5" w:rsidRPr="00BA25B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виды, порядок, процедуры и этапы экологического аудита экологической безопасности.</w:t>
            </w:r>
          </w:p>
        </w:tc>
      </w:tr>
      <w:tr w:rsidR="00A312D5" w:rsidRPr="009E73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A312D5" w:rsidRPr="00BA25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сбор и обработку первичной документации при экоаудите экологической безопасности;</w:t>
            </w:r>
          </w:p>
        </w:tc>
      </w:tr>
      <w:tr w:rsidR="00A312D5" w:rsidRPr="00BA25B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экологический риск потенциально опасных производств.</w:t>
            </w:r>
          </w:p>
        </w:tc>
      </w:tr>
      <w:tr w:rsidR="00A312D5" w:rsidRPr="009E73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A312D5" w:rsidRPr="00BA25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проведения процедуры экоаудита экологической безопасности;</w:t>
            </w:r>
          </w:p>
        </w:tc>
      </w:tr>
      <w:tr w:rsidR="00A312D5" w:rsidRPr="00BA25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прогнозирования следствия при возникновении чрезвычайных ситуаций и разработки предупреждающих рекомендаций</w:t>
            </w:r>
          </w:p>
        </w:tc>
      </w:tr>
      <w:tr w:rsidR="00A312D5" w:rsidRPr="00BA25BA">
        <w:trPr>
          <w:trHeight w:hRule="exact" w:val="277"/>
        </w:trPr>
        <w:tc>
          <w:tcPr>
            <w:tcW w:w="766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</w:tr>
      <w:tr w:rsidR="00A312D5" w:rsidRPr="00BA25B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312D5" w:rsidRPr="009E73B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A312D5" w:rsidRPr="00BA25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Обеспечение экологической безопасности-необходимое условие устойчивого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</w:tr>
      <w:tr w:rsidR="00A312D5" w:rsidRPr="009E73B4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Понятийно-терминологический аппарат экологического аудита экологической безопасности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экологической безопасности и функции ее элементов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экологической безопасности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Мои представления об экологическом аудите экологической безопасности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в сфере обеспечения экологической безопасности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</w:tbl>
    <w:p w:rsidR="00A312D5" w:rsidRDefault="00A312D5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29"/>
        <w:gridCol w:w="3460"/>
        <w:gridCol w:w="914"/>
        <w:gridCol w:w="661"/>
        <w:gridCol w:w="1066"/>
        <w:gridCol w:w="1236"/>
        <w:gridCol w:w="661"/>
        <w:gridCol w:w="381"/>
        <w:gridCol w:w="932"/>
      </w:tblGrid>
      <w:tr w:rsidR="00A312D5" w:rsidRPr="009E73B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A312D5" w:rsidRPr="009E73B4" w:rsidRDefault="00A312D5"/>
        </w:tc>
        <w:tc>
          <w:tcPr>
            <w:tcW w:w="710" w:type="dxa"/>
          </w:tcPr>
          <w:p w:rsidR="00A312D5" w:rsidRPr="009E73B4" w:rsidRDefault="00A312D5"/>
        </w:tc>
        <w:tc>
          <w:tcPr>
            <w:tcW w:w="1135" w:type="dxa"/>
          </w:tcPr>
          <w:p w:rsidR="00A312D5" w:rsidRPr="009E73B4" w:rsidRDefault="00A312D5"/>
        </w:tc>
        <w:tc>
          <w:tcPr>
            <w:tcW w:w="1277" w:type="dxa"/>
          </w:tcPr>
          <w:p w:rsidR="00A312D5" w:rsidRPr="009E73B4" w:rsidRDefault="00A312D5"/>
        </w:tc>
        <w:tc>
          <w:tcPr>
            <w:tcW w:w="710" w:type="dxa"/>
          </w:tcPr>
          <w:p w:rsidR="00A312D5" w:rsidRPr="009E73B4" w:rsidRDefault="00A312D5"/>
        </w:tc>
        <w:tc>
          <w:tcPr>
            <w:tcW w:w="426" w:type="dxa"/>
          </w:tcPr>
          <w:p w:rsidR="00A312D5" w:rsidRPr="009E73B4" w:rsidRDefault="00A312D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и гигиеническое нормирование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и гигееническое нормирование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BA25B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Нормативно-правовое обеспечение экологической безопасности регионов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нормативно-правовой документации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Федеральное законадательство РФ в области экологического аудита экологической безопасности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Региональное законадательство РФ в области экологического аудита экологической безопасности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Нормирование в области экологического аудита экологической безопасности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BA25B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3. Система производственной экологической безопасности и аудит при ее декларировании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rPr>
                <w:lang w:val="ru-RU"/>
              </w:rPr>
            </w:pPr>
          </w:p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промышленной безопасности на опасных производственных объектах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</w:tbl>
    <w:p w:rsidR="00A312D5" w:rsidRDefault="00A312D5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29"/>
        <w:gridCol w:w="3454"/>
        <w:gridCol w:w="915"/>
        <w:gridCol w:w="662"/>
        <w:gridCol w:w="1067"/>
        <w:gridCol w:w="1236"/>
        <w:gridCol w:w="662"/>
        <w:gridCol w:w="382"/>
        <w:gridCol w:w="933"/>
      </w:tblGrid>
      <w:tr w:rsidR="00A312D5" w:rsidRPr="009E73B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A312D5" w:rsidRPr="009E73B4" w:rsidRDefault="00A312D5"/>
        </w:tc>
        <w:tc>
          <w:tcPr>
            <w:tcW w:w="710" w:type="dxa"/>
          </w:tcPr>
          <w:p w:rsidR="00A312D5" w:rsidRPr="009E73B4" w:rsidRDefault="00A312D5"/>
        </w:tc>
        <w:tc>
          <w:tcPr>
            <w:tcW w:w="1135" w:type="dxa"/>
          </w:tcPr>
          <w:p w:rsidR="00A312D5" w:rsidRPr="009E73B4" w:rsidRDefault="00A312D5"/>
        </w:tc>
        <w:tc>
          <w:tcPr>
            <w:tcW w:w="1277" w:type="dxa"/>
          </w:tcPr>
          <w:p w:rsidR="00A312D5" w:rsidRPr="009E73B4" w:rsidRDefault="00A312D5"/>
        </w:tc>
        <w:tc>
          <w:tcPr>
            <w:tcW w:w="710" w:type="dxa"/>
          </w:tcPr>
          <w:p w:rsidR="00A312D5" w:rsidRPr="009E73B4" w:rsidRDefault="00A312D5"/>
        </w:tc>
        <w:tc>
          <w:tcPr>
            <w:tcW w:w="426" w:type="dxa"/>
          </w:tcPr>
          <w:p w:rsidR="00A312D5" w:rsidRPr="009E73B4" w:rsidRDefault="00A312D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Физические производственные факторы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Опасные и вредные производственные факторы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Химические производственные факторы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экологической  опасности объектов аудирования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экологической  опасности объектов аудирования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Пожароопасные, взрывоопасные, химически и радиационно опасные объекты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 экологической безопасности строительных материалов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 экологической безопасности строительных материалов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</w:tbl>
    <w:p w:rsidR="00A312D5" w:rsidRDefault="00A312D5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39"/>
        <w:gridCol w:w="3452"/>
        <w:gridCol w:w="913"/>
        <w:gridCol w:w="661"/>
        <w:gridCol w:w="1065"/>
        <w:gridCol w:w="1236"/>
        <w:gridCol w:w="661"/>
        <w:gridCol w:w="381"/>
        <w:gridCol w:w="932"/>
      </w:tblGrid>
      <w:tr w:rsidR="00A312D5" w:rsidRPr="009E73B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A312D5" w:rsidRPr="009E73B4" w:rsidRDefault="00A312D5"/>
        </w:tc>
        <w:tc>
          <w:tcPr>
            <w:tcW w:w="710" w:type="dxa"/>
          </w:tcPr>
          <w:p w:rsidR="00A312D5" w:rsidRPr="009E73B4" w:rsidRDefault="00A312D5"/>
        </w:tc>
        <w:tc>
          <w:tcPr>
            <w:tcW w:w="1135" w:type="dxa"/>
          </w:tcPr>
          <w:p w:rsidR="00A312D5" w:rsidRPr="009E73B4" w:rsidRDefault="00A312D5"/>
        </w:tc>
        <w:tc>
          <w:tcPr>
            <w:tcW w:w="1277" w:type="dxa"/>
          </w:tcPr>
          <w:p w:rsidR="00A312D5" w:rsidRPr="009E73B4" w:rsidRDefault="00A312D5"/>
        </w:tc>
        <w:tc>
          <w:tcPr>
            <w:tcW w:w="710" w:type="dxa"/>
          </w:tcPr>
          <w:p w:rsidR="00A312D5" w:rsidRPr="009E73B4" w:rsidRDefault="00A312D5"/>
        </w:tc>
        <w:tc>
          <w:tcPr>
            <w:tcW w:w="426" w:type="dxa"/>
          </w:tcPr>
          <w:p w:rsidR="00A312D5" w:rsidRPr="009E73B4" w:rsidRDefault="00A312D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промышленной безопасности на опасных производственных объектах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промышленной безопасности на опасных производственных объектах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Технологические меры, направленные на обеспечение экологической безопасности атмосферы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Технологические меры, направленные на обеспечение экологической безопасности гидросферы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Промышленные отходы и их утилизация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 экологической безопасности условий труда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Предстраховой экологический аудит и оценка экологических рисков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Предстраховой экологический аудит и оценка экологических рисков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</w:tbl>
    <w:p w:rsidR="00A312D5" w:rsidRDefault="00A312D5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40"/>
        <w:gridCol w:w="3451"/>
        <w:gridCol w:w="913"/>
        <w:gridCol w:w="661"/>
        <w:gridCol w:w="1065"/>
        <w:gridCol w:w="1236"/>
        <w:gridCol w:w="661"/>
        <w:gridCol w:w="381"/>
        <w:gridCol w:w="932"/>
      </w:tblGrid>
      <w:tr w:rsidR="00A312D5" w:rsidRPr="009E73B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A312D5" w:rsidRPr="009E73B4" w:rsidRDefault="00A312D5"/>
        </w:tc>
        <w:tc>
          <w:tcPr>
            <w:tcW w:w="710" w:type="dxa"/>
          </w:tcPr>
          <w:p w:rsidR="00A312D5" w:rsidRPr="009E73B4" w:rsidRDefault="00A312D5"/>
        </w:tc>
        <w:tc>
          <w:tcPr>
            <w:tcW w:w="1135" w:type="dxa"/>
          </w:tcPr>
          <w:p w:rsidR="00A312D5" w:rsidRPr="009E73B4" w:rsidRDefault="00A312D5"/>
        </w:tc>
        <w:tc>
          <w:tcPr>
            <w:tcW w:w="1277" w:type="dxa"/>
          </w:tcPr>
          <w:p w:rsidR="00A312D5" w:rsidRPr="009E73B4" w:rsidRDefault="00A312D5"/>
        </w:tc>
        <w:tc>
          <w:tcPr>
            <w:tcW w:w="710" w:type="dxa"/>
          </w:tcPr>
          <w:p w:rsidR="00A312D5" w:rsidRPr="009E73B4" w:rsidRDefault="00A312D5"/>
        </w:tc>
        <w:tc>
          <w:tcPr>
            <w:tcW w:w="426" w:type="dxa"/>
          </w:tcPr>
          <w:p w:rsidR="00A312D5" w:rsidRPr="009E73B4" w:rsidRDefault="00A312D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страхование ответственности за негативное воздействие на окружающую среду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страхование ответственности за негативное воздействие на окружающую среду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сертификации в области экологической безопасности и охраны окружающей среды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сертификации в области экологической безопасности и охраны окружающей среды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безопасности по важнейшим экологическим аспектам производственной деятельности при экологическом аудировании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 Л3.2 Л3.3 Л3.4</w:t>
            </w:r>
          </w:p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9E73B4">
        <w:trPr>
          <w:trHeight w:hRule="exact" w:val="277"/>
        </w:trPr>
        <w:tc>
          <w:tcPr>
            <w:tcW w:w="993" w:type="dxa"/>
          </w:tcPr>
          <w:p w:rsidR="00A312D5" w:rsidRPr="009E73B4" w:rsidRDefault="00A312D5"/>
        </w:tc>
        <w:tc>
          <w:tcPr>
            <w:tcW w:w="3687" w:type="dxa"/>
          </w:tcPr>
          <w:p w:rsidR="00A312D5" w:rsidRPr="009E73B4" w:rsidRDefault="00A312D5"/>
        </w:tc>
        <w:tc>
          <w:tcPr>
            <w:tcW w:w="851" w:type="dxa"/>
          </w:tcPr>
          <w:p w:rsidR="00A312D5" w:rsidRPr="009E73B4" w:rsidRDefault="00A312D5"/>
        </w:tc>
        <w:tc>
          <w:tcPr>
            <w:tcW w:w="710" w:type="dxa"/>
          </w:tcPr>
          <w:p w:rsidR="00A312D5" w:rsidRPr="009E73B4" w:rsidRDefault="00A312D5"/>
        </w:tc>
        <w:tc>
          <w:tcPr>
            <w:tcW w:w="1135" w:type="dxa"/>
          </w:tcPr>
          <w:p w:rsidR="00A312D5" w:rsidRPr="009E73B4" w:rsidRDefault="00A312D5"/>
        </w:tc>
        <w:tc>
          <w:tcPr>
            <w:tcW w:w="1277" w:type="dxa"/>
          </w:tcPr>
          <w:p w:rsidR="00A312D5" w:rsidRPr="009E73B4" w:rsidRDefault="00A312D5"/>
        </w:tc>
        <w:tc>
          <w:tcPr>
            <w:tcW w:w="710" w:type="dxa"/>
          </w:tcPr>
          <w:p w:rsidR="00A312D5" w:rsidRPr="009E73B4" w:rsidRDefault="00A312D5"/>
        </w:tc>
        <w:tc>
          <w:tcPr>
            <w:tcW w:w="426" w:type="dxa"/>
          </w:tcPr>
          <w:p w:rsidR="00A312D5" w:rsidRPr="009E73B4" w:rsidRDefault="00A312D5"/>
        </w:tc>
        <w:tc>
          <w:tcPr>
            <w:tcW w:w="993" w:type="dxa"/>
          </w:tcPr>
          <w:p w:rsidR="00A312D5" w:rsidRPr="009E73B4" w:rsidRDefault="00A312D5"/>
        </w:tc>
      </w:tr>
      <w:tr w:rsidR="00A312D5" w:rsidRPr="009E73B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312D5" w:rsidRPr="009E73B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A312D5" w:rsidRPr="00BA25BA">
        <w:trPr>
          <w:trHeight w:hRule="exact" w:val="474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Значение экологического аудита экологической безопасности  в достижении устойчивого эколого-безопасного развития. Роль компетенций в области экологического аудита экологической безопасности для будущей профессиональной деятельности.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Сситема экологической безопасности окружающей среды в РФ.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Научно-методологические основы формирования экологической безопасности.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Совершенствование экологического нормирования - основа экологической безопасности аудируемых промышленных производств и хозяйственных систем.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Факторы экологической опасности, их классификация. Естественные и техногенные опасности.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Опасность и риск. Теория экологического риска. Риск вынужденный и добровольный. Идентификация и анализ риска.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Этапы оценки экологического риска.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Оценка экологической безопасности (опасности) строительных материалов.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Обеспечение экологической безопасности строительной продукции в России.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Требования промышленной безопасности опасных производственных объектов.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Оценка экологической безопасности (опасности) промышленных объектов.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Системы защиты окружающей среды как основа экологической безопасности территории.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Дезодорация газовых выбросов; системы очистки от основных паро- и газообразных выбросов.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Системы очистки сточных вод от основных видов загрязнений.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Общие и специальные методы переработки и обезвреживания твердых отходов.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16.Роль экологического аудирования в системе обеспечения производственно-экологической безопасностиПроблемы</w:t>
            </w:r>
          </w:p>
        </w:tc>
      </w:tr>
    </w:tbl>
    <w:p w:rsidR="00A312D5" w:rsidRPr="009464E5" w:rsidRDefault="00A312D5">
      <w:pPr>
        <w:rPr>
          <w:sz w:val="2"/>
          <w:szCs w:val="2"/>
          <w:lang w:val="ru-RU"/>
        </w:rPr>
      </w:pPr>
      <w:r w:rsidRPr="009464E5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92"/>
        <w:gridCol w:w="1900"/>
        <w:gridCol w:w="1829"/>
        <w:gridCol w:w="3144"/>
        <w:gridCol w:w="1678"/>
        <w:gridCol w:w="997"/>
      </w:tblGrid>
      <w:tr w:rsidR="00A312D5" w:rsidRPr="009E73B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A312D5" w:rsidRPr="009E73B4" w:rsidRDefault="00A312D5"/>
        </w:tc>
        <w:tc>
          <w:tcPr>
            <w:tcW w:w="1702" w:type="dxa"/>
          </w:tcPr>
          <w:p w:rsidR="00A312D5" w:rsidRPr="009E73B4" w:rsidRDefault="00A312D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A312D5" w:rsidRPr="00BA25BA">
        <w:trPr>
          <w:trHeight w:hRule="exact" w:val="509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экологической опасности России, причины их возникновения и развития.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17.Объекты, процессы и технологии, связанные с повышенной экологической опасностью.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18.Система экологической безопасности территорий.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19.Направления, проблемы и меры регулирования экологической безопасности общества для обеспечения его устойчивого развития.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Важность экологического и гигиенического нормирования для регулирования отношений человека с окружающей средой.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Нормы и лимиты для охраны окружающей среды и здоровья населения.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Система экологической безопасности и функции ее элементов.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Управление в сфере обеспечения экологической безопасности.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Федеральное и региональное законадательство РФ в области экологического аудита экологической безопасности.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Опасные и вредные производственные факторы.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Физические производственные факторы.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Общая характеристика физических факторов среды: освещенность, шум, вибрация, электромагнитные поля.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Химические производственные факторы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Определение экологической  опасности объектов аудирования.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Пожароопасные, взрывоопасные, химически и радиационно опасные объекты.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Технологические меры, направленные на обеспечение экологической безопасности атмосферы.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Технологические меры, направленные на обеспечение экологической безопасности гидросферы.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Предстраховой экологический аудит и оценка экологических рисков.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Экологическое страхование ответственности за негативное воздействие на окружающую среду.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Аудит платежей за загрязнение окружающей среды на предприятии.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Сертификация в области экологической безопасности и охраны окружающей среды.</w:t>
            </w:r>
          </w:p>
        </w:tc>
      </w:tr>
      <w:tr w:rsidR="00A312D5" w:rsidRPr="009E73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312D5" w:rsidRPr="00BA25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312D5" w:rsidRPr="009E73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312D5" w:rsidRPr="00BA25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отчет о практической работе, по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дготовка и защита реферата</w:t>
            </w:r>
          </w:p>
        </w:tc>
      </w:tr>
      <w:tr w:rsidR="00A312D5" w:rsidRPr="00BA25BA">
        <w:trPr>
          <w:trHeight w:hRule="exact" w:val="277"/>
        </w:trPr>
        <w:tc>
          <w:tcPr>
            <w:tcW w:w="710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</w:tr>
      <w:tr w:rsidR="00A312D5" w:rsidRPr="00BA25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312D5" w:rsidRPr="009E73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312D5" w:rsidRPr="009E73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A312D5" w:rsidRPr="009E73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312D5" w:rsidRPr="00BA25B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Саркисов О. Р., Любарский Е. Л., Казанцев С. 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безопасность и эколого-правовые проблемы в области загрязнения окружающей среды: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=118197</w:t>
            </w:r>
          </w:p>
        </w:tc>
      </w:tr>
      <w:tr w:rsidR="00A312D5" w:rsidRPr="00BA25BA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Потравный И. М., Петрова Е. Н., Вега А. Ю., Мотосова Е. А., Жалсараева Е. А., и др., Потравный И.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аудит: Теория и практика: учебник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=446550</w:t>
            </w:r>
          </w:p>
        </w:tc>
      </w:tr>
      <w:tr w:rsidR="00A312D5" w:rsidRPr="00BA25B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Васина М. В., Холкин Е.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Омск: Издательство ОмГТУ, 2017,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=493456</w:t>
            </w:r>
          </w:p>
        </w:tc>
      </w:tr>
      <w:tr w:rsidR="00A312D5" w:rsidRPr="00BA25B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Лесникова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Нормирование и управление качеством окружающей среды: учебное пособие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2015,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=276099</w:t>
            </w:r>
          </w:p>
        </w:tc>
      </w:tr>
      <w:tr w:rsidR="00A312D5" w:rsidRPr="009E73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A312D5" w:rsidRPr="009E73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312D5" w:rsidRPr="00BA25BA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Булгакова Л. М., Енютина М. В., Костылева Л. Н., Кудрина Г.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экологический аудит: теория и практика: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Воронежский государственный университет инженерных технологий, 2013,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=255932</w:t>
            </w:r>
          </w:p>
        </w:tc>
      </w:tr>
      <w:tr w:rsidR="00A312D5" w:rsidRPr="00BA25B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Ситнов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 стандарты аудита: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2014,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=448201</w:t>
            </w:r>
          </w:p>
        </w:tc>
      </w:tr>
    </w:tbl>
    <w:p w:rsidR="00A312D5" w:rsidRPr="009464E5" w:rsidRDefault="00A312D5">
      <w:pPr>
        <w:rPr>
          <w:sz w:val="2"/>
          <w:szCs w:val="2"/>
          <w:lang w:val="ru-RU"/>
        </w:rPr>
      </w:pPr>
      <w:r w:rsidRPr="009464E5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6"/>
        <w:gridCol w:w="1877"/>
        <w:gridCol w:w="1817"/>
        <w:gridCol w:w="3122"/>
        <w:gridCol w:w="1673"/>
        <w:gridCol w:w="995"/>
      </w:tblGrid>
      <w:tr w:rsidR="00A312D5" w:rsidRPr="009E73B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A312D5" w:rsidRPr="009E73B4" w:rsidRDefault="00A312D5"/>
        </w:tc>
        <w:tc>
          <w:tcPr>
            <w:tcW w:w="1702" w:type="dxa"/>
          </w:tcPr>
          <w:p w:rsidR="00A312D5" w:rsidRPr="009E73B4" w:rsidRDefault="00A312D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A312D5" w:rsidRPr="009E73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312D5" w:rsidRPr="00BA25B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Демичев А. А., Грачева О.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право: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2017,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=483187</w:t>
            </w:r>
          </w:p>
        </w:tc>
      </w:tr>
      <w:tr w:rsidR="00A312D5" w:rsidRPr="00BA25B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Казанцева Л. А., Саркисов О. Р., Любарский Е.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экологического права: курс лекций: учебник для студентов среднего профессионального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2017,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=469114</w:t>
            </w:r>
          </w:p>
        </w:tc>
      </w:tr>
      <w:tr w:rsidR="00A312D5" w:rsidRPr="009E73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A312D5" w:rsidRPr="009E73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312D5" w:rsidRPr="00BA25B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Гривко Е. В., Ишанова 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степени антропогенной преобразованности природно -техногенных систем: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ООО ИПК «Университет», 2013,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=259143</w:t>
            </w:r>
          </w:p>
        </w:tc>
      </w:tr>
      <w:tr w:rsidR="00A312D5" w:rsidRPr="00BA25B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Арабян К.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аудита и организация аудиторской проверки: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2016,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=426478</w:t>
            </w:r>
          </w:p>
        </w:tc>
      </w:tr>
      <w:tr w:rsidR="00A312D5" w:rsidRPr="009E73B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Ефимова Т. Н., Иванова Р.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антропогенного воздействия на окружающую среду в процессе природопользования: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Йошкар-Ола: ПГТУ, 2016, http://biblioclub.ru/index.php? page=book&amp;id=459473</w:t>
            </w:r>
          </w:p>
        </w:tc>
      </w:tr>
      <w:tr w:rsidR="00A312D5" w:rsidRPr="009E73B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Гамм Т. А., Шабанова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2016, http://biblioclub.ru/index.php? page=book&amp;id=467214</w:t>
            </w:r>
          </w:p>
        </w:tc>
      </w:tr>
      <w:tr w:rsidR="00A312D5" w:rsidRPr="00BA25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312D5" w:rsidRPr="00BA25B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Годин, А.М. Экологический менеджмент : учебное пособие / А.М. Годин. - Москва : Издательско-торговая корпорация «Дашков и К°», 2017. - 88 с. : табл., схем. - Библиогр. в кн. -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978-5-394-01414-7 ; То же [Электронный ресурс].</w:t>
            </w:r>
          </w:p>
        </w:tc>
      </w:tr>
      <w:tr w:rsidR="00A312D5" w:rsidRPr="00BA25B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право России : учебное пособие / под ред. Н.В. Румянцева. - 5-е изд., перераб. и доп. - Москва : ЮНИТИ-ДАНА: Закон и право, 2016. - 352 с. : ил. - (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Dura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sed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Библиогр. в кн. -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978-5-238-02826-2 ; То же [Электронный ресурс].</w:t>
            </w:r>
          </w:p>
        </w:tc>
      </w:tr>
      <w:tr w:rsidR="00A312D5" w:rsidRPr="00BA25B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Аудит : учебник / А.Е. Суглобов, Б.Т. Жарылгасова, В.Ю. Савин и др. ; под ред. А.Е. Суглобова. - Москва : Издательско-торговая корпорация «Дашков и К°», 2016. - 368 с. : табл. - (Учебные издания для бакалавров). - Библиогр. в кн. -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978-5-394-02458-0 ; То же [Электронный ресурс].</w:t>
            </w:r>
          </w:p>
        </w:tc>
      </w:tr>
      <w:tr w:rsidR="00A312D5" w:rsidRPr="00BA25B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Комплексный подход к организации и ведению экологического мониторинга : учебное пособие / С.А. Емельянов, Ю.А. Мандра, Е.Е. Степаненко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- 52 с. : табл., ил. - Библиогр. в кн. ; То же [Электронный ресурс].</w:t>
            </w:r>
          </w:p>
        </w:tc>
      </w:tr>
      <w:tr w:rsidR="00A312D5" w:rsidRPr="009E73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A312D5" w:rsidRPr="009E73B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A312D5" w:rsidRPr="009E73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312D5" w:rsidRPr="00BA25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ЭБС «Университетская библиотека онлайн»</w:t>
            </w:r>
          </w:p>
        </w:tc>
      </w:tr>
      <w:tr w:rsidR="00A312D5" w:rsidRPr="00BA25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Научная электронная библиотека</w:t>
            </w:r>
          </w:p>
        </w:tc>
      </w:tr>
      <w:tr w:rsidR="00A312D5" w:rsidRPr="00BA25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Универсальные базы данных изданий</w:t>
            </w:r>
          </w:p>
        </w:tc>
      </w:tr>
      <w:tr w:rsidR="00A312D5" w:rsidRPr="00BA25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emercom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Сайт МЧС</w:t>
            </w:r>
          </w:p>
        </w:tc>
      </w:tr>
      <w:tr w:rsidR="00A312D5" w:rsidRPr="00BA25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Сайт Министерства образования и науки РФ</w:t>
            </w:r>
          </w:p>
        </w:tc>
      </w:tr>
      <w:tr w:rsidR="00A312D5" w:rsidRPr="00BA25BA">
        <w:trPr>
          <w:trHeight w:hRule="exact" w:val="277"/>
        </w:trPr>
        <w:tc>
          <w:tcPr>
            <w:tcW w:w="710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12D5" w:rsidRPr="009464E5" w:rsidRDefault="00A312D5">
            <w:pPr>
              <w:rPr>
                <w:lang w:val="ru-RU"/>
              </w:rPr>
            </w:pPr>
          </w:p>
        </w:tc>
      </w:tr>
      <w:tr w:rsidR="00A312D5" w:rsidRPr="00BA25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312D5" w:rsidRPr="009E73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A312D5" w:rsidRPr="00BA25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A312D5" w:rsidRPr="009E73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/>
        </w:tc>
      </w:tr>
      <w:tr w:rsidR="00A312D5" w:rsidRPr="00BA25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A312D5" w:rsidRPr="00BA25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A312D5" w:rsidRPr="00BA25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A312D5" w:rsidRPr="009E73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9"/>
                <w:szCs w:val="19"/>
              </w:rPr>
            </w:pP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</w:tbl>
    <w:p w:rsidR="00A312D5" w:rsidRDefault="00A312D5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4459"/>
        <w:gridCol w:w="4813"/>
        <w:gridCol w:w="968"/>
      </w:tblGrid>
      <w:tr w:rsidR="00A312D5" w:rsidRPr="009E73B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A312D5" w:rsidRPr="009E73B4" w:rsidRDefault="00A312D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12D5" w:rsidRPr="009E73B4" w:rsidRDefault="00A312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9E73B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12</w:t>
            </w:r>
          </w:p>
        </w:tc>
      </w:tr>
      <w:tr w:rsidR="00A312D5" w:rsidRPr="00BA25BA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312D5" w:rsidRPr="00BA25BA">
        <w:trPr>
          <w:trHeight w:hRule="exact" w:val="223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Кротова Е.А. Мониторинг безопасности: учебно-методическое пособие. 2015. 61 с.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Картавых М.А. Экологический аудит экологической безопасности:методические рекомендации к изучению курса. Нижний Новгород: НГПУ. 2009.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312D5" w:rsidRPr="009464E5" w:rsidRDefault="00A312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"Рейтинговая система оценки качества подготовки студентов" 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E73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9464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A312D5" w:rsidRPr="009464E5" w:rsidRDefault="00A312D5">
      <w:pPr>
        <w:rPr>
          <w:lang w:val="ru-RU"/>
        </w:rPr>
      </w:pPr>
    </w:p>
    <w:sectPr w:rsidR="00A312D5" w:rsidRPr="009464E5" w:rsidSect="007A02E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66192"/>
    <w:rsid w:val="001F0BC7"/>
    <w:rsid w:val="004A6069"/>
    <w:rsid w:val="00615C14"/>
    <w:rsid w:val="007A02E8"/>
    <w:rsid w:val="00930D05"/>
    <w:rsid w:val="009464E5"/>
    <w:rsid w:val="009E73B4"/>
    <w:rsid w:val="00A312D5"/>
    <w:rsid w:val="00B62926"/>
    <w:rsid w:val="00BA25BA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02E8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12</Pages>
  <Words>2991</Words>
  <Characters>17050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МЭП-18_plx_Экологический аудит экологической безопасности_</dc:title>
  <dc:subject/>
  <dc:creator>FastReport.NET</dc:creator>
  <cp:keywords/>
  <dc:description/>
  <cp:lastModifiedBy>Козлов А.В.</cp:lastModifiedBy>
  <cp:revision>3</cp:revision>
  <dcterms:created xsi:type="dcterms:W3CDTF">2019-08-27T18:50:00Z</dcterms:created>
  <dcterms:modified xsi:type="dcterms:W3CDTF">2019-10-15T18:16:00Z</dcterms:modified>
</cp:coreProperties>
</file>